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Tiefenbelüftung Kläranlage Titisee-Neustadt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2026-04-23_SD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Tiefenbelüftung Kläranlage Titisee-Neustadt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